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666AC68" w14:textId="028E1F17" w:rsidR="00424EE9" w:rsidRDefault="001504CE" w:rsidP="00FB5530">
      <w:pPr>
        <w:tabs>
          <w:tab w:val="left" w:pos="2520"/>
        </w:tabs>
        <w:rPr>
          <w:sz w:val="48"/>
          <w:szCs w:val="48"/>
        </w:rPr>
      </w:pPr>
      <w:r>
        <w:rPr>
          <w:sz w:val="28"/>
          <w:szCs w:val="28"/>
        </w:rPr>
        <w:br/>
      </w:r>
      <w:r w:rsidR="00D61F45">
        <w:rPr>
          <w:sz w:val="48"/>
          <w:szCs w:val="48"/>
        </w:rPr>
        <w:t xml:space="preserve">Veiledning til </w:t>
      </w:r>
    </w:p>
    <w:p w14:paraId="29ECE2C6" w14:textId="7D9B24FD" w:rsidR="00D61F45" w:rsidRPr="00D0256F" w:rsidRDefault="00040658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sladding a</w:t>
      </w:r>
      <w:r w:rsidR="00D61F45">
        <w:rPr>
          <w:sz w:val="48"/>
          <w:szCs w:val="48"/>
        </w:rPr>
        <w:t>v tilbud</w:t>
      </w:r>
    </w:p>
    <w:p w14:paraId="1366D207" w14:textId="77777777" w:rsidR="00A84850" w:rsidRPr="00A84850" w:rsidRDefault="00424EE9" w:rsidP="00A84850">
      <w:pPr>
        <w:tabs>
          <w:tab w:val="left" w:pos="2520"/>
        </w:tabs>
        <w:rPr>
          <w:b/>
          <w:bCs/>
          <w:sz w:val="32"/>
        </w:rPr>
      </w:pPr>
      <w:r w:rsidRPr="00D0256F">
        <w:rPr>
          <w:sz w:val="32"/>
          <w:szCs w:val="32"/>
        </w:rPr>
        <w:t xml:space="preserve">Kjøp av </w:t>
      </w:r>
      <w:r w:rsidR="00A84850" w:rsidRPr="00A84850">
        <w:rPr>
          <w:sz w:val="32"/>
        </w:rPr>
        <w:t>utrednings- og prosessbistand</w:t>
      </w:r>
    </w:p>
    <w:p w14:paraId="6DBE9DF3" w14:textId="77777777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>Åpen anbudskonkurranse</w:t>
      </w:r>
    </w:p>
    <w:p w14:paraId="5DAB6C7B" w14:textId="505F762B" w:rsidR="007604CD" w:rsidRDefault="007604CD">
      <w:pPr>
        <w:spacing w:after="160" w:line="259" w:lineRule="auto"/>
      </w:pPr>
      <w:r>
        <w:br w:type="page"/>
      </w:r>
    </w:p>
    <w:bookmarkStart w:id="0" w:name="_Toc1124988" w:displacedByCustomXml="next"/>
    <w:sdt>
      <w:sdtPr>
        <w:rPr>
          <w:rFonts w:ascii="Oslo Sans Office" w:hAnsi="Oslo Sans Office" w:cs="Times New Roman"/>
          <w:bCs/>
          <w:noProof/>
        </w:rPr>
        <w:id w:val="1959222952"/>
        <w:docPartObj>
          <w:docPartGallery w:val="Table of Contents"/>
          <w:docPartUnique/>
        </w:docPartObj>
      </w:sdtPr>
      <w:sdtEndPr>
        <w:rPr>
          <w:rFonts w:cstheme="minorBidi"/>
          <w:bCs w:val="0"/>
          <w:szCs w:val="20"/>
        </w:rPr>
      </w:sdtEndPr>
      <w:sdtContent>
        <w:p w14:paraId="0CA5D5D3" w14:textId="77777777" w:rsidR="00E26FDF" w:rsidRPr="00E26FDF" w:rsidRDefault="00E26FDF" w:rsidP="00E26FDF">
          <w:pPr>
            <w:spacing w:after="0" w:line="240" w:lineRule="auto"/>
            <w:contextualSpacing/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</w:pPr>
          <w:r w:rsidRPr="00E26FDF">
            <w:rPr>
              <w:rFonts w:asciiTheme="majorHAnsi" w:eastAsiaTheme="majorEastAsia" w:hAnsiTheme="majorHAnsi" w:cstheme="majorBidi"/>
              <w:b/>
              <w:noProof/>
              <w:color w:val="F9C66B" w:themeColor="accent6"/>
              <w:spacing w:val="-10"/>
              <w:kern w:val="28"/>
              <w:sz w:val="28"/>
              <w:szCs w:val="56"/>
            </w:rPr>
            <w:t>Innholdsfortegnelse</w:t>
          </w:r>
        </w:p>
        <w:p w14:paraId="5108B5FA" w14:textId="77777777" w:rsidR="00E26FDF" w:rsidRPr="00E26FDF" w:rsidRDefault="00E26FDF" w:rsidP="00E26FDF">
          <w:pPr>
            <w:spacing w:after="0" w:line="276" w:lineRule="auto"/>
            <w:rPr>
              <w:szCs w:val="20"/>
            </w:rPr>
          </w:pPr>
        </w:p>
        <w:p w14:paraId="4CA235DD" w14:textId="7CE11716" w:rsidR="002A3E06" w:rsidRDefault="00E26FDF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r w:rsidRPr="00E26FDF">
            <w:rPr>
              <w:b/>
              <w:noProof/>
              <w:szCs w:val="20"/>
            </w:rPr>
            <w:fldChar w:fldCharType="begin"/>
          </w:r>
          <w:r w:rsidRPr="00E26FDF">
            <w:rPr>
              <w:b/>
              <w:noProof/>
              <w:szCs w:val="20"/>
            </w:rPr>
            <w:instrText xml:space="preserve"> TOC \o "1-3" \h \z \u </w:instrText>
          </w:r>
          <w:r w:rsidRPr="00E26FDF">
            <w:rPr>
              <w:b/>
              <w:noProof/>
              <w:szCs w:val="20"/>
            </w:rPr>
            <w:fldChar w:fldCharType="separate"/>
          </w:r>
          <w:hyperlink w:anchor="_Toc126745607" w:history="1"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</w:t>
            </w:r>
            <w:r w:rsidR="002A3E06"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="002A3E06"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Formål</w:t>
            </w:r>
            <w:r w:rsidR="002A3E06">
              <w:rPr>
                <w:noProof/>
                <w:webHidden/>
              </w:rPr>
              <w:tab/>
            </w:r>
            <w:r w:rsidR="002A3E06">
              <w:rPr>
                <w:noProof/>
                <w:webHidden/>
              </w:rPr>
              <w:fldChar w:fldCharType="begin"/>
            </w:r>
            <w:r w:rsidR="002A3E06">
              <w:rPr>
                <w:noProof/>
                <w:webHidden/>
              </w:rPr>
              <w:instrText xml:space="preserve"> PAGEREF _Toc126745607 \h </w:instrText>
            </w:r>
            <w:r w:rsidR="002A3E06">
              <w:rPr>
                <w:noProof/>
                <w:webHidden/>
              </w:rPr>
            </w:r>
            <w:r w:rsidR="002A3E06">
              <w:rPr>
                <w:noProof/>
                <w:webHidden/>
              </w:rPr>
              <w:fldChar w:fldCharType="separate"/>
            </w:r>
            <w:r w:rsidR="002A3E06">
              <w:rPr>
                <w:noProof/>
                <w:webHidden/>
              </w:rPr>
              <w:t>4</w:t>
            </w:r>
            <w:r w:rsidR="002A3E06">
              <w:rPr>
                <w:noProof/>
                <w:webHidden/>
              </w:rPr>
              <w:fldChar w:fldCharType="end"/>
            </w:r>
          </w:hyperlink>
        </w:p>
        <w:p w14:paraId="05F9421F" w14:textId="0663C147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8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kan kreve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6A42C7" w14:textId="66F4CE29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09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Hvem har ansvaret for vurdering av innsyn?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90A9E0" w14:textId="2BEB2EC3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0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4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Hva kan det kreves innsyn i?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D1F18F" w14:textId="1B9B0642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1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4.1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Hovedregel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2CC61B" w14:textId="5892F9CD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2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4.2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Forvaltningsloven § 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8B467" w14:textId="6822F1E3" w:rsidR="002A3E06" w:rsidRDefault="002A3E06">
          <w:pPr>
            <w:pStyle w:val="INNH2"/>
            <w:tabs>
              <w:tab w:val="left" w:pos="88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3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4.3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Offentleglova § 23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EDAEE8" w14:textId="3621491E" w:rsidR="002A3E06" w:rsidRDefault="002A3E06">
          <w:pPr>
            <w:pStyle w:val="INNH1"/>
            <w:tabs>
              <w:tab w:val="left" w:pos="400"/>
              <w:tab w:val="right" w:leader="dot" w:pos="9260"/>
            </w:tabs>
            <w:rPr>
              <w:rFonts w:eastAsiaTheme="minorEastAsia"/>
              <w:noProof/>
              <w:sz w:val="22"/>
              <w:lang w:eastAsia="nb-NO"/>
            </w:rPr>
          </w:pPr>
          <w:hyperlink w:anchor="_Toc126745614" w:history="1"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</w:t>
            </w:r>
            <w:r>
              <w:rPr>
                <w:rFonts w:eastAsiaTheme="minorEastAsia"/>
                <w:noProof/>
                <w:sz w:val="22"/>
                <w:lang w:eastAsia="nb-NO"/>
              </w:rPr>
              <w:tab/>
            </w:r>
            <w:r w:rsidRPr="000806BB">
              <w:rPr>
                <w:rStyle w:val="Hyperkobling"/>
                <w:rFonts w:asciiTheme="majorHAnsi" w:eastAsiaTheme="majorEastAsia" w:hAnsiTheme="majorHAnsi" w:cstheme="majorBidi"/>
                <w:b/>
                <w:noProof/>
              </w:rPr>
              <w:t>Hvordan skal sladdingen utføres?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_Toc126745614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84BDDB" w14:textId="1F5BCBCE" w:rsidR="00E26FDF" w:rsidRPr="00E26FDF" w:rsidRDefault="00E26FDF" w:rsidP="00E26FDF">
          <w:pPr>
            <w:spacing w:after="0" w:line="360" w:lineRule="auto"/>
            <w:rPr>
              <w:rFonts w:ascii="Oslo Sans Office" w:hAnsi="Oslo Sans Office"/>
              <w:noProof/>
              <w:szCs w:val="20"/>
            </w:rPr>
          </w:pPr>
          <w:r w:rsidRPr="00E26FDF">
            <w:rPr>
              <w:b/>
              <w:bCs/>
              <w:noProof/>
              <w:szCs w:val="20"/>
            </w:rPr>
            <w:fldChar w:fldCharType="end"/>
          </w:r>
        </w:p>
      </w:sdtContent>
    </w:sdt>
    <w:p w14:paraId="1F744C9B" w14:textId="77777777" w:rsidR="00E26FDF" w:rsidRPr="00E26FDF" w:rsidRDefault="00E26FDF" w:rsidP="00E26FDF">
      <w:pPr>
        <w:spacing w:after="160" w:line="259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br w:type="page"/>
      </w:r>
    </w:p>
    <w:p w14:paraId="1DA8D390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" w:name="_Toc126745607"/>
      <w:bookmarkStart w:id="2" w:name="_Toc209599441"/>
      <w:bookmarkStart w:id="3" w:name="_Toc454973730"/>
      <w:bookmarkStart w:id="4" w:name="_Toc5010372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lastRenderedPageBreak/>
        <w:t>Formål</w:t>
      </w:r>
      <w:bookmarkEnd w:id="1"/>
    </w:p>
    <w:p w14:paraId="70C906B0" w14:textId="7329BFC5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For å sikre en effektiv </w:t>
      </w:r>
      <w:r w:rsidR="00273CE4">
        <w:rPr>
          <w:rFonts w:ascii="Oslo Sans Office" w:hAnsi="Oslo Sans Office"/>
          <w:noProof/>
        </w:rPr>
        <w:t xml:space="preserve">saksbehandling </w:t>
      </w:r>
      <w:r w:rsidRPr="00E26FDF">
        <w:rPr>
          <w:rFonts w:ascii="Oslo Sans Office" w:hAnsi="Oslo Sans Office"/>
          <w:noProof/>
        </w:rPr>
        <w:t>av innsynsbegjæring</w:t>
      </w:r>
      <w:r w:rsidR="00BC0729">
        <w:rPr>
          <w:rFonts w:ascii="Oslo Sans Office" w:hAnsi="Oslo Sans Office"/>
          <w:noProof/>
        </w:rPr>
        <w:t xml:space="preserve"> (krav om innsyn)</w:t>
      </w:r>
      <w:r w:rsidRPr="00E26FDF">
        <w:rPr>
          <w:rFonts w:ascii="Oslo Sans Office" w:hAnsi="Oslo Sans Office"/>
          <w:noProof/>
        </w:rPr>
        <w:t xml:space="preserve"> i anskaffelse</w:t>
      </w:r>
      <w:r w:rsidR="00A169C4">
        <w:rPr>
          <w:rFonts w:ascii="Oslo Sans Office" w:hAnsi="Oslo Sans Office"/>
          <w:noProof/>
        </w:rPr>
        <w:t>n</w:t>
      </w:r>
      <w:r w:rsidRPr="00E26FDF">
        <w:rPr>
          <w:rFonts w:ascii="Oslo Sans Office" w:hAnsi="Oslo Sans Office"/>
          <w:noProof/>
        </w:rPr>
        <w:t xml:space="preserve">, ønsker </w:t>
      </w:r>
      <w:r w:rsidR="00356790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ppdragsgiver å veilede leverandørene i sladdingen av tilbud.</w:t>
      </w:r>
    </w:p>
    <w:p w14:paraId="6B1283C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0571EAC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5" w:name="_Toc126745608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kan kreve innsyn?</w:t>
      </w:r>
      <w:bookmarkEnd w:id="5"/>
    </w:p>
    <w:p w14:paraId="6940862C" w14:textId="2C86F794" w:rsidR="00E26FDF" w:rsidRPr="00E26FDF" w:rsidRDefault="00445F2F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A</w:t>
      </w:r>
      <w:r w:rsidR="00E26FDF" w:rsidRPr="00E26FDF">
        <w:rPr>
          <w:rFonts w:ascii="Oslo Sans Office" w:hAnsi="Oslo Sans Office"/>
          <w:noProof/>
        </w:rPr>
        <w:t xml:space="preserve">lle </w:t>
      </w:r>
      <w:r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>kreve innsyn i tilbud i forbindelse med offentlige anskaffelser.</w:t>
      </w:r>
    </w:p>
    <w:p w14:paraId="6B68301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7097743" w14:textId="67D4F65D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Uansett hvem som </w:t>
      </w:r>
      <w:r w:rsidR="00B20DC3">
        <w:rPr>
          <w:rFonts w:ascii="Oslo Sans Office" w:hAnsi="Oslo Sans Office"/>
          <w:noProof/>
        </w:rPr>
        <w:t>begjærer</w:t>
      </w:r>
      <w:r w:rsidR="00663930">
        <w:rPr>
          <w:rFonts w:ascii="Oslo Sans Office" w:hAnsi="Oslo Sans Office"/>
          <w:noProof/>
        </w:rPr>
        <w:t xml:space="preserve"> innsyn</w:t>
      </w:r>
      <w:r w:rsidRPr="00E26FDF">
        <w:rPr>
          <w:rFonts w:ascii="Oslo Sans Office" w:hAnsi="Oslo Sans Office"/>
          <w:noProof/>
        </w:rPr>
        <w:t xml:space="preserve">, er </w:t>
      </w:r>
      <w:r w:rsidR="008747E8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 xml:space="preserve">ppdragsgiver forpliktet til </w:t>
      </w:r>
      <w:r w:rsidR="00663930">
        <w:rPr>
          <w:rFonts w:ascii="Oslo Sans Office" w:hAnsi="Oslo Sans Office"/>
          <w:noProof/>
        </w:rPr>
        <w:t>like</w:t>
      </w:r>
      <w:r w:rsidRPr="00E26FDF">
        <w:rPr>
          <w:rFonts w:ascii="Oslo Sans Office" w:hAnsi="Oslo Sans Office"/>
          <w:noProof/>
        </w:rPr>
        <w:t xml:space="preserve">behandling av </w:t>
      </w:r>
      <w:r w:rsidR="00B20DC3">
        <w:rPr>
          <w:rFonts w:ascii="Oslo Sans Office" w:hAnsi="Oslo Sans Office"/>
          <w:noProof/>
        </w:rPr>
        <w:t>innsyns</w:t>
      </w:r>
      <w:r w:rsidRPr="00E26FDF">
        <w:rPr>
          <w:rFonts w:ascii="Oslo Sans Office" w:hAnsi="Oslo Sans Office"/>
          <w:noProof/>
        </w:rPr>
        <w:t xml:space="preserve">begjæringene. Innsyn skal gis uten ugrunnet opphold, jf. </w:t>
      </w:r>
      <w:r w:rsidR="008307EC">
        <w:rPr>
          <w:rFonts w:ascii="Oslo Sans Office" w:hAnsi="Oslo Sans Office"/>
          <w:noProof/>
        </w:rPr>
        <w:t>o</w:t>
      </w:r>
      <w:r w:rsidRPr="00E26FDF">
        <w:rPr>
          <w:rFonts w:ascii="Oslo Sans Office" w:hAnsi="Oslo Sans Office"/>
          <w:noProof/>
        </w:rPr>
        <w:t>ffentl</w:t>
      </w:r>
      <w:r w:rsidR="008307EC">
        <w:rPr>
          <w:rFonts w:ascii="Oslo Sans Office" w:hAnsi="Oslo Sans Office"/>
          <w:noProof/>
        </w:rPr>
        <w:t>eg</w:t>
      </w:r>
      <w:r w:rsidRPr="00E26FDF">
        <w:rPr>
          <w:rFonts w:ascii="Oslo Sans Office" w:hAnsi="Oslo Sans Office"/>
          <w:noProof/>
        </w:rPr>
        <w:t>lova § 29.</w:t>
      </w:r>
    </w:p>
    <w:p w14:paraId="613112E4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2AE8E98" w14:textId="15498C0E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Informasjonen som gis i forbindelse med innsynsbegjæringen kan brukes til ethvert formål, dersom ikke annen lovgivning eller retten til en tredjeperson er til hind</w:t>
      </w:r>
      <w:r w:rsidR="00C838C6">
        <w:rPr>
          <w:rFonts w:ascii="Oslo Sans Office" w:hAnsi="Oslo Sans Office"/>
          <w:noProof/>
        </w:rPr>
        <w:t>er</w:t>
      </w:r>
      <w:r w:rsidRPr="00E26FDF">
        <w:rPr>
          <w:rFonts w:ascii="Oslo Sans Office" w:hAnsi="Oslo Sans Office"/>
          <w:noProof/>
        </w:rPr>
        <w:t xml:space="preserve"> for det, jf. </w:t>
      </w:r>
      <w:r w:rsidR="005A4437">
        <w:rPr>
          <w:rFonts w:ascii="Oslo Sans Office" w:hAnsi="Oslo Sans Office"/>
          <w:noProof/>
        </w:rPr>
        <w:t>o</w:t>
      </w:r>
      <w:r w:rsidR="005A4437" w:rsidRPr="00E26FDF">
        <w:rPr>
          <w:rFonts w:ascii="Oslo Sans Office" w:hAnsi="Oslo Sans Office"/>
          <w:noProof/>
        </w:rPr>
        <w:t>ffentl</w:t>
      </w:r>
      <w:r w:rsidR="005A4437">
        <w:rPr>
          <w:rFonts w:ascii="Oslo Sans Office" w:hAnsi="Oslo Sans Office"/>
          <w:noProof/>
        </w:rPr>
        <w:t>eg</w:t>
      </w:r>
      <w:r w:rsidR="005A4437" w:rsidRPr="00E26FDF">
        <w:rPr>
          <w:rFonts w:ascii="Oslo Sans Office" w:hAnsi="Oslo Sans Office"/>
          <w:noProof/>
        </w:rPr>
        <w:t>lova</w:t>
      </w:r>
      <w:r w:rsidRPr="00E26FDF">
        <w:rPr>
          <w:rFonts w:ascii="Oslo Sans Office" w:hAnsi="Oslo Sans Office"/>
          <w:noProof/>
        </w:rPr>
        <w:t xml:space="preserve"> § 7.</w:t>
      </w:r>
    </w:p>
    <w:p w14:paraId="6DA127E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A85663E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6" w:name="_Toc126745609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Hvem har ansvaret for vurdering av innsyn?</w:t>
      </w:r>
      <w:bookmarkEnd w:id="6"/>
    </w:p>
    <w:p w14:paraId="4AB04CBD" w14:textId="7F3042F5" w:rsidR="00E26FDF" w:rsidRPr="00E26FDF" w:rsidRDefault="00474178" w:rsidP="00E26FDF">
      <w:pPr>
        <w:spacing w:after="0" w:line="276" w:lineRule="auto"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>Oppdragsgiver vurderer leverandøren si</w:t>
      </w:r>
      <w:r w:rsidR="00ED6A45">
        <w:rPr>
          <w:rFonts w:ascii="Oslo Sans Office" w:hAnsi="Oslo Sans Office"/>
          <w:noProof/>
        </w:rPr>
        <w:t>tt</w:t>
      </w:r>
      <w:r>
        <w:rPr>
          <w:rFonts w:ascii="Oslo Sans Office" w:hAnsi="Oslo Sans Office"/>
          <w:noProof/>
        </w:rPr>
        <w:t xml:space="preserve"> </w:t>
      </w:r>
      <w:r w:rsidR="00ED6A45">
        <w:rPr>
          <w:rFonts w:ascii="Oslo Sans Office" w:hAnsi="Oslo Sans Office"/>
          <w:noProof/>
        </w:rPr>
        <w:t xml:space="preserve">utkast til </w:t>
      </w:r>
      <w:r>
        <w:rPr>
          <w:rFonts w:ascii="Oslo Sans Office" w:hAnsi="Oslo Sans Office"/>
          <w:noProof/>
        </w:rPr>
        <w:t>sladding av tilbudet</w:t>
      </w:r>
      <w:r w:rsidR="00ED6A45">
        <w:rPr>
          <w:rFonts w:ascii="Oslo Sans Office" w:hAnsi="Oslo Sans Office"/>
          <w:noProof/>
        </w:rPr>
        <w:t xml:space="preserve">. </w:t>
      </w:r>
      <w:r w:rsidR="00E26FDF" w:rsidRPr="00E26FDF">
        <w:rPr>
          <w:rFonts w:ascii="Oslo Sans Office" w:hAnsi="Oslo Sans Office"/>
          <w:noProof/>
        </w:rPr>
        <w:t xml:space="preserve">Det er </w:t>
      </w:r>
      <w:r w:rsidR="003A7348">
        <w:rPr>
          <w:rFonts w:ascii="Oslo Sans Office" w:hAnsi="Oslo Sans Office"/>
          <w:noProof/>
        </w:rPr>
        <w:t>o</w:t>
      </w:r>
      <w:r w:rsidR="00E26FDF" w:rsidRPr="00E26FDF">
        <w:rPr>
          <w:rFonts w:ascii="Oslo Sans Office" w:hAnsi="Oslo Sans Office"/>
          <w:noProof/>
        </w:rPr>
        <w:t xml:space="preserve">ppdragsgiver som har det endelige ansvar for vurdering av hvilke deler av leverandørenes tilbud, som det </w:t>
      </w:r>
      <w:r w:rsidR="00B76802">
        <w:rPr>
          <w:rFonts w:ascii="Oslo Sans Office" w:hAnsi="Oslo Sans Office"/>
          <w:noProof/>
        </w:rPr>
        <w:t xml:space="preserve">kan </w:t>
      </w:r>
      <w:r w:rsidR="00E26FDF" w:rsidRPr="00E26FDF">
        <w:rPr>
          <w:rFonts w:ascii="Oslo Sans Office" w:hAnsi="Oslo Sans Office"/>
          <w:noProof/>
        </w:rPr>
        <w:t xml:space="preserve">gis innsyn i. </w:t>
      </w:r>
    </w:p>
    <w:p w14:paraId="687CBDE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148F5A69" w14:textId="5B508B58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Oppdragsgiver oppfordrer alle leverandører til å gjøre en grundig vurdering av hvilke deler av tilbudet det kan gis innsyn i. Dette bidrar til å sikre effektiv behandling av eventuelle innsynsbegjæringer. </w:t>
      </w:r>
    </w:p>
    <w:p w14:paraId="5A8C26C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4DB8F982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7" w:name="_Toc126745610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Hva kan det kreves innsyn i?</w:t>
      </w:r>
      <w:bookmarkEnd w:id="7"/>
    </w:p>
    <w:p w14:paraId="4C48E02B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8" w:name="_Toc126745611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Hovedregel</w:t>
      </w:r>
      <w:bookmarkEnd w:id="8"/>
    </w:p>
    <w:p w14:paraId="22CCB9B3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Hovedregelen ved offentlige anskaffelser er at alle tilbuds- og konkurransedokumenter skal være offentlige i den grad det er mulig. Det er kun anledning til å nekte innsyn i tilbudsdokumenter og/eller unnta opplysninger dersom det finnes hjemmel i lov. </w:t>
      </w:r>
    </w:p>
    <w:p w14:paraId="22FCC6F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669E1BF" w14:textId="228C93CD" w:rsid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 mest aktuelle unntaksbestemmelsene finnes i forvaltningsloven § 13 samt offentleglova § 23. Disse behandles kort under.</w:t>
      </w:r>
    </w:p>
    <w:p w14:paraId="551C7DE7" w14:textId="77777777" w:rsidR="00C61D26" w:rsidRPr="00E26FDF" w:rsidRDefault="00C61D26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7064B6E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9" w:name="_Toc126745612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Forvaltningsloven § 13</w:t>
      </w:r>
      <w:bookmarkEnd w:id="9"/>
    </w:p>
    <w:p w14:paraId="07889C26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Ved gjennomføringen av en anskaffelse som er omfattet av anskaffelsesforskriften, gjelder reglene om taushetsplikt i forvaltningsloven § 13. Av bestemmelsens første ledd nr. 2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1EDB017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52D4441D" w14:textId="77777777" w:rsidR="00E26FDF" w:rsidRPr="00E26FDF" w:rsidRDefault="00E26FDF" w:rsidP="00E26FDF">
      <w:pPr>
        <w:spacing w:after="0" w:line="276" w:lineRule="auto"/>
        <w:ind w:left="708"/>
        <w:rPr>
          <w:rFonts w:ascii="Oslo Sans Office" w:hAnsi="Oslo Sans Office"/>
          <w:i/>
        </w:rPr>
      </w:pPr>
      <w:r w:rsidRPr="00E26FDF">
        <w:rPr>
          <w:rFonts w:ascii="Oslo Sans Office" w:hAnsi="Oslo Sans Office"/>
          <w:i/>
        </w:rPr>
        <w:lastRenderedPageBreak/>
        <w:t>"tekniske innretninger og fremgangsmåter samt drifts- eller forretningsforhold som det vil være av konkurransemessig betydning å hemmeligholde av hensyn til den som opplysningen angår"</w:t>
      </w:r>
    </w:p>
    <w:p w14:paraId="3445FF7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</w:p>
    <w:p w14:paraId="7C66B738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 xml:space="preserve">Bestemmelsen inneholder tre vilkår som </w:t>
      </w:r>
      <w:r w:rsidRPr="00E26FDF">
        <w:rPr>
          <w:rFonts w:ascii="Oslo Sans Office" w:hAnsi="Oslo Sans Office"/>
          <w:u w:val="single"/>
        </w:rPr>
        <w:t>alle må være oppfylt</w:t>
      </w:r>
      <w:r w:rsidRPr="00E26FDF">
        <w:rPr>
          <w:rFonts w:ascii="Oslo Sans Office" w:hAnsi="Oslo Sans Office"/>
        </w:rPr>
        <w:t xml:space="preserve"> for at opplysningene skal være taushetsbelagte. Vurderingen av om vilkårene er oppfylt kan variere, og vil alltid avhenge av den konkrete anskaffelse.</w:t>
      </w:r>
    </w:p>
    <w:p w14:paraId="0B8FDFA0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2982AF67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b/>
          <w:noProof/>
        </w:rPr>
        <w:t>Opplysning om teknisk innretning og fremgangsmåte, samt drifts eller forretningsforhold</w:t>
      </w:r>
      <w:r w:rsidRPr="00E26FDF">
        <w:rPr>
          <w:rFonts w:ascii="Oslo Sans Office" w:hAnsi="Oslo Sans Office"/>
          <w:b/>
          <w:noProof/>
        </w:rPr>
        <w:br/>
      </w:r>
      <w:r w:rsidRPr="00E26FDF">
        <w:rPr>
          <w:rFonts w:ascii="Oslo Sans Office" w:hAnsi="Oslo Sans Office"/>
          <w:noProof/>
        </w:rPr>
        <w:t>Kjerneområdet for taushetsplikten er at opplysningene vedrører forretningshemmeligheter som Oppdragsgiver har fått kjennskap til gjennom anskaffelsen.  Det finnes imidlertid ikke noen klar definisjon av hva som kan anses for å være forretningshemmeligheter.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Rettspraksis tilsier at følgende opplysninger som oftest vil være forretningshemmeligheter:</w:t>
      </w:r>
    </w:p>
    <w:p w14:paraId="158FD7B0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Enhetspriser, rabattprosenter og driftsmarginer</w:t>
      </w:r>
    </w:p>
    <w:p w14:paraId="4A524989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Produksjonsmetoder som er spesifikke for leverandøren</w:t>
      </w:r>
    </w:p>
    <w:p w14:paraId="51DBFB5D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Opplysninger om produktutvikling/produktlanseringer</w:t>
      </w:r>
    </w:p>
    <w:p w14:paraId="7F46FC84" w14:textId="77777777" w:rsidR="00E26FDF" w:rsidRPr="00E26FDF" w:rsidRDefault="00E26FDF" w:rsidP="00C61D26">
      <w:pPr>
        <w:numPr>
          <w:ilvl w:val="1"/>
          <w:numId w:val="32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Tekniske tegninger eller beskrivelser</w:t>
      </w:r>
    </w:p>
    <w:p w14:paraId="61525D12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</w:rPr>
      </w:pPr>
    </w:p>
    <w:p w14:paraId="2FC964F7" w14:textId="4333170B" w:rsidR="00E26FDF" w:rsidRPr="00E26FDF" w:rsidRDefault="008F4439" w:rsidP="00E26FDF">
      <w:pPr>
        <w:spacing w:after="0" w:line="276" w:lineRule="auto"/>
        <w:ind w:left="1068"/>
        <w:rPr>
          <w:rFonts w:ascii="Oslo Sans Office" w:hAnsi="Oslo Sans Office"/>
        </w:rPr>
      </w:pPr>
      <w:r>
        <w:rPr>
          <w:rFonts w:ascii="Oslo Sans Office" w:hAnsi="Oslo Sans Office"/>
        </w:rPr>
        <w:t>Følgende</w:t>
      </w:r>
      <w:r w:rsidR="00E26FDF" w:rsidRPr="00E26FDF">
        <w:rPr>
          <w:rFonts w:ascii="Oslo Sans Office" w:hAnsi="Oslo Sans Office"/>
        </w:rPr>
        <w:t xml:space="preserve"> opplysninger kan også være forretningshemmeligheter:</w:t>
      </w:r>
    </w:p>
    <w:p w14:paraId="5C332102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Sammensetning av produkter (produktmiks)</w:t>
      </w:r>
    </w:p>
    <w:p w14:paraId="30863C4B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</w:rPr>
      </w:pPr>
      <w:r w:rsidRPr="00E26FDF">
        <w:rPr>
          <w:rFonts w:ascii="Oslo Sans Office" w:hAnsi="Oslo Sans Office"/>
        </w:rPr>
        <w:t>Kundelister, referansekunder, forretningspartnere og underleverandører</w:t>
      </w:r>
    </w:p>
    <w:p w14:paraId="28C3D8AC" w14:textId="77777777" w:rsidR="00E26FDF" w:rsidRPr="00E26FDF" w:rsidRDefault="00E26FDF" w:rsidP="00C61D26">
      <w:pPr>
        <w:numPr>
          <w:ilvl w:val="1"/>
          <w:numId w:val="33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</w:rPr>
        <w:t>Fremtidige markedsføringstiltak</w:t>
      </w:r>
    </w:p>
    <w:p w14:paraId="7C5C06A3" w14:textId="77777777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</w:p>
    <w:p w14:paraId="71779858" w14:textId="1A07E135" w:rsidR="00E26FDF" w:rsidRP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Opplysninger som allerede er offentliggjort eller kjent i markedet er som utgangspunkt ikke anset som forretningshemmeligheter. Samme gjelder </w:t>
      </w:r>
      <w:r w:rsidR="00EC0DF1">
        <w:rPr>
          <w:rFonts w:ascii="Oslo Sans Office" w:hAnsi="Oslo Sans Office"/>
          <w:noProof/>
        </w:rPr>
        <w:t>følgende</w:t>
      </w:r>
      <w:r w:rsidRPr="00E26FDF">
        <w:rPr>
          <w:rFonts w:ascii="Oslo Sans Office" w:hAnsi="Oslo Sans Office"/>
          <w:noProof/>
        </w:rPr>
        <w:t xml:space="preserve"> opplysninger:</w:t>
      </w:r>
    </w:p>
    <w:p w14:paraId="141C4F0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Totalpriser i tilbud</w:t>
      </w:r>
    </w:p>
    <w:p w14:paraId="1D0F5D30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Produksjonskapasitet</w:t>
      </w:r>
    </w:p>
    <w:p w14:paraId="7176B807" w14:textId="77777777" w:rsidR="00E26FDF" w:rsidRP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Økonomisk stilling og administrative forhold</w:t>
      </w:r>
    </w:p>
    <w:p w14:paraId="727ECA38" w14:textId="77777777" w:rsidR="00E26FDF" w:rsidRDefault="00E26FDF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Sammensetning av team/CV til tilbudte ressurser</w:t>
      </w:r>
    </w:p>
    <w:p w14:paraId="3AE372E0" w14:textId="19CA9BFF" w:rsidR="0068054C" w:rsidRPr="00E26FDF" w:rsidRDefault="0068054C" w:rsidP="00C61D26">
      <w:pPr>
        <w:numPr>
          <w:ilvl w:val="1"/>
          <w:numId w:val="34"/>
        </w:numPr>
        <w:spacing w:after="0" w:line="276" w:lineRule="auto"/>
        <w:contextualSpacing/>
        <w:rPr>
          <w:rFonts w:ascii="Oslo Sans Office" w:hAnsi="Oslo Sans Office"/>
          <w:noProof/>
        </w:rPr>
      </w:pPr>
      <w:r>
        <w:rPr>
          <w:rFonts w:ascii="Oslo Sans Office" w:hAnsi="Oslo Sans Office"/>
          <w:noProof/>
        </w:rPr>
        <w:t xml:space="preserve">Opplysninger på </w:t>
      </w:r>
      <w:r w:rsidR="00F97D5F">
        <w:rPr>
          <w:rFonts w:ascii="Oslo Sans Office" w:hAnsi="Oslo Sans Office"/>
          <w:noProof/>
        </w:rPr>
        <w:t xml:space="preserve">internett </w:t>
      </w:r>
    </w:p>
    <w:p w14:paraId="0520B2EB" w14:textId="77777777" w:rsidR="00E26FDF" w:rsidRPr="00E26FDF" w:rsidRDefault="00E26FDF" w:rsidP="00E26FDF">
      <w:pPr>
        <w:spacing w:after="0" w:line="276" w:lineRule="auto"/>
        <w:ind w:left="1416"/>
        <w:contextualSpacing/>
        <w:rPr>
          <w:rFonts w:ascii="Oslo Sans Office" w:hAnsi="Oslo Sans Office"/>
          <w:noProof/>
        </w:rPr>
      </w:pPr>
    </w:p>
    <w:p w14:paraId="527C9C7D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har konkurransemessig betydning å hemmeligholde</w:t>
      </w:r>
      <w:r w:rsidRPr="00E26FDF">
        <w:rPr>
          <w:rFonts w:ascii="Oslo Sans Office" w:hAnsi="Oslo Sans Office"/>
          <w:b/>
          <w:i/>
          <w:noProof/>
        </w:rPr>
        <w:br/>
      </w:r>
      <w:r w:rsidRPr="00E26FDF">
        <w:rPr>
          <w:rFonts w:ascii="Oslo Sans Office" w:hAnsi="Oslo Sans Office"/>
          <w:noProof/>
        </w:rPr>
        <w:t xml:space="preserve">Et sentralt punkt i vurderingen av den konkurransemessige betydning er om et innsyn i opplysningene kan føre til et økonomisk tap eller redusert gevinst for leverandøren. </w:t>
      </w:r>
      <w:r w:rsidRPr="00E26FDF">
        <w:rPr>
          <w:rFonts w:ascii="Oslo Sans Office" w:hAnsi="Oslo Sans Office"/>
          <w:noProof/>
        </w:rPr>
        <w:lastRenderedPageBreak/>
        <w:t>Tapet for leverandøren kan både være direkte og indirekte, eksempelvis ved tap av eventuell forhandlingsposisjon samt tap av markedsføringsmuligheter og –strategier.</w:t>
      </w:r>
      <w:r w:rsidRPr="00E26FDF">
        <w:rPr>
          <w:rFonts w:ascii="Oslo Sans Office" w:hAnsi="Oslo Sans Office"/>
          <w:noProof/>
        </w:rPr>
        <w:br/>
      </w:r>
      <w:r w:rsidRPr="00E26FDF">
        <w:rPr>
          <w:rFonts w:ascii="Oslo Sans Office" w:hAnsi="Oslo Sans Office"/>
          <w:noProof/>
        </w:rPr>
        <w:br/>
        <w:t>Det må være tale om næringsopplysninger som andre kan ha nytte av i sin virksomhet. Det er uten betydning om mottakeren kan benytte opplysningene i egen virksomhet.</w:t>
      </w:r>
    </w:p>
    <w:p w14:paraId="118C4D51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b/>
          <w:noProof/>
        </w:rPr>
      </w:pPr>
    </w:p>
    <w:p w14:paraId="4E7ED11A" w14:textId="77777777" w:rsidR="00E26FDF" w:rsidRPr="00E26FDF" w:rsidRDefault="00E26FDF" w:rsidP="00E26FDF">
      <w:pPr>
        <w:spacing w:after="0" w:line="276" w:lineRule="auto"/>
        <w:ind w:left="1068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Når Oppdragsgiver skal vurdere om opplysninger har konkurransemessig betydning, må det foretas en avveining mellom leverandørenes interesse i hemmelighold  og om det foreligger et aktuelt og sterkt behov for innsyn og kontroll.</w:t>
      </w:r>
    </w:p>
    <w:p w14:paraId="7228A085" w14:textId="77777777" w:rsidR="00E26FDF" w:rsidRPr="00E26FDF" w:rsidRDefault="00E26FDF" w:rsidP="00E26FDF">
      <w:pPr>
        <w:spacing w:after="0" w:line="276" w:lineRule="auto"/>
        <w:ind w:left="720"/>
        <w:contextualSpacing/>
        <w:rPr>
          <w:rFonts w:ascii="Oslo Sans Office" w:hAnsi="Oslo Sans Office"/>
          <w:noProof/>
        </w:rPr>
      </w:pPr>
    </w:p>
    <w:p w14:paraId="1BA2F280" w14:textId="77777777" w:rsidR="00E26FDF" w:rsidRPr="00E26FDF" w:rsidRDefault="00E26FDF" w:rsidP="00E26FDF">
      <w:pPr>
        <w:numPr>
          <w:ilvl w:val="0"/>
          <w:numId w:val="30"/>
        </w:numPr>
        <w:spacing w:after="0" w:line="276" w:lineRule="auto"/>
        <w:contextualSpacing/>
        <w:rPr>
          <w:rFonts w:ascii="Oslo Sans Office" w:hAnsi="Oslo Sans Office"/>
          <w:b/>
          <w:noProof/>
        </w:rPr>
      </w:pPr>
      <w:r w:rsidRPr="00E26FDF">
        <w:rPr>
          <w:rFonts w:ascii="Oslo Sans Office" w:hAnsi="Oslo Sans Office"/>
          <w:b/>
          <w:noProof/>
        </w:rPr>
        <w:t>Opplysning er av hensyn til den som opplysningen angår</w:t>
      </w:r>
    </w:p>
    <w:p w14:paraId="553DC66E" w14:textId="77777777" w:rsidR="00E26FDF" w:rsidRDefault="00E26FDF" w:rsidP="00E26FDF">
      <w:pPr>
        <w:spacing w:after="0" w:line="276" w:lineRule="auto"/>
        <w:ind w:left="1068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er ikke avgjørende om opplysningen vedrører leverandøren som har levert inn tilbud i konkurransen. Opplysninger om tredjeparter/samarbeidsparter vil også kunne bli omfattet av bestemmelsen og være taushetsbelagt.</w:t>
      </w:r>
    </w:p>
    <w:p w14:paraId="052EB777" w14:textId="77777777" w:rsidR="00C61D26" w:rsidRPr="00E26FDF" w:rsidRDefault="00C61D26" w:rsidP="00C61D26">
      <w:pPr>
        <w:tabs>
          <w:tab w:val="left" w:pos="1134"/>
        </w:tabs>
        <w:spacing w:after="0" w:line="276" w:lineRule="auto"/>
        <w:ind w:left="1068"/>
        <w:rPr>
          <w:rFonts w:ascii="Oslo Sans Office" w:hAnsi="Oslo Sans Office"/>
          <w:noProof/>
        </w:rPr>
      </w:pPr>
    </w:p>
    <w:p w14:paraId="3DF25110" w14:textId="77777777" w:rsidR="00E26FDF" w:rsidRPr="00E26FDF" w:rsidRDefault="00E26FDF" w:rsidP="00E26FDF">
      <w:pPr>
        <w:numPr>
          <w:ilvl w:val="1"/>
          <w:numId w:val="11"/>
        </w:numPr>
        <w:spacing w:before="100" w:beforeAutospacing="1" w:after="120" w:line="276" w:lineRule="auto"/>
        <w:contextualSpacing/>
        <w:outlineLvl w:val="1"/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</w:pPr>
      <w:bookmarkStart w:id="10" w:name="_Toc126745613"/>
      <w:r w:rsidRPr="00E26FDF">
        <w:rPr>
          <w:rFonts w:asciiTheme="majorHAnsi" w:eastAsiaTheme="majorEastAsia" w:hAnsiTheme="majorHAnsi" w:cstheme="majorBidi"/>
          <w:b/>
          <w:noProof/>
          <w:color w:val="000000" w:themeColor="text1"/>
          <w:sz w:val="24"/>
          <w:szCs w:val="26"/>
        </w:rPr>
        <w:t>Offentleglova § 23</w:t>
      </w:r>
      <w:bookmarkEnd w:id="10"/>
    </w:p>
    <w:p w14:paraId="141CAA4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Offentleglova  § 23 åpner tilsvarende opp for unntak til hovedregelen. </w:t>
      </w:r>
      <w:r w:rsidRPr="00E26FDF">
        <w:rPr>
          <w:rFonts w:ascii="Oslo Sans Office" w:hAnsi="Oslo Sans Office"/>
        </w:rPr>
        <w:t xml:space="preserve">Av bestemmelsens første ledd </w:t>
      </w:r>
      <w:proofErr w:type="gramStart"/>
      <w:r w:rsidRPr="00E26FDF">
        <w:rPr>
          <w:rFonts w:ascii="Oslo Sans Office" w:hAnsi="Oslo Sans Office"/>
        </w:rPr>
        <w:t>fremgår</w:t>
      </w:r>
      <w:proofErr w:type="gramEnd"/>
      <w:r w:rsidRPr="00E26FDF">
        <w:rPr>
          <w:rFonts w:ascii="Oslo Sans Office" w:hAnsi="Oslo Sans Office"/>
        </w:rPr>
        <w:t xml:space="preserve"> følgende:</w:t>
      </w:r>
    </w:p>
    <w:p w14:paraId="2ABC587B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</w:p>
    <w:p w14:paraId="169B2A7F" w14:textId="77777777" w:rsidR="00E26FDF" w:rsidRPr="00E26FDF" w:rsidRDefault="00E26FDF" w:rsidP="00E26FDF">
      <w:pPr>
        <w:spacing w:after="0" w:line="276" w:lineRule="auto"/>
        <w:ind w:left="360"/>
        <w:rPr>
          <w:rFonts w:ascii="Oslo Sans Office" w:hAnsi="Oslo Sans Office"/>
          <w:i/>
          <w:noProof/>
        </w:rPr>
      </w:pPr>
      <w:r w:rsidRPr="00E26FDF">
        <w:rPr>
          <w:rFonts w:ascii="Oslo Sans Office" w:hAnsi="Oslo Sans Office"/>
          <w:i/>
          <w:noProof/>
        </w:rPr>
        <w:t>«Det kan gjerast unntak frå innsyn for opplysningar når det er påkravd av omsyn til ei forsvarleg gjennomføring av økonomi-, lønns-, eller personalforvaltninga til organet.»</w:t>
      </w:r>
    </w:p>
    <w:p w14:paraId="59BA0C5F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179883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Det mest aktuelle i en anskaffelsesprosess vil være unntak av hensyn til en forsvarlig økonomiforvaltning. Det bemerkes, at unntaket bare gjelder for Oppdragsgivers økonomiforvaltning og ikke økonomiforvaltningen hos leverandører, som har levert inn tilbud. </w:t>
      </w:r>
    </w:p>
    <w:p w14:paraId="3E6C129B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53128F9C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Unntaket tar sikte på å beskytte Oppdragsgiveres økonomiske interesser, herunder kommunens forhandlingsposisjon og strategiske stilling. De økonomiske interessene kan vedrøre den aktuelle anskaffelse, eksempelvis ved at Oppdragsgiver gir taushetsløfte til leverandører for å sikre tilbud og effektiv konkurranse ved gjennomføring av anskaffelsen. De økonomiske interesser kan også vedrøre mer langsiktige forhold.</w:t>
      </w:r>
    </w:p>
    <w:p w14:paraId="0A1C429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793287EB" w14:textId="77777777" w:rsidR="00E26FDF" w:rsidRPr="00E26FDF" w:rsidRDefault="00E26FDF" w:rsidP="00E26FDF">
      <w:pPr>
        <w:numPr>
          <w:ilvl w:val="0"/>
          <w:numId w:val="11"/>
        </w:numPr>
        <w:spacing w:after="240" w:line="276" w:lineRule="auto"/>
        <w:contextualSpacing/>
        <w:outlineLvl w:val="0"/>
        <w:rPr>
          <w:rFonts w:asciiTheme="majorHAnsi" w:eastAsiaTheme="majorEastAsia" w:hAnsiTheme="majorHAnsi" w:cstheme="majorBidi"/>
          <w:b/>
          <w:noProof/>
          <w:sz w:val="28"/>
          <w:szCs w:val="32"/>
        </w:rPr>
      </w:pPr>
      <w:bookmarkStart w:id="11" w:name="_Toc126745614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>Hvordan skal sladdingen utføres?</w:t>
      </w:r>
      <w:bookmarkEnd w:id="11"/>
      <w:r w:rsidRPr="00E26FDF">
        <w:rPr>
          <w:rFonts w:asciiTheme="majorHAnsi" w:eastAsiaTheme="majorEastAsia" w:hAnsiTheme="majorHAnsi" w:cstheme="majorBidi"/>
          <w:b/>
          <w:noProof/>
          <w:sz w:val="28"/>
          <w:szCs w:val="32"/>
        </w:rPr>
        <w:t xml:space="preserve"> </w:t>
      </w:r>
    </w:p>
    <w:p w14:paraId="22953B02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innlevering av sladdet versjon av tilbud, bør leverandørene først og fremst sikre at det tydelig fremgår hva som er sladdet fra tilbudet. Leverandøren skal ikke slette informasjon i tilbudet, men markere med sladd. Dokumenter, tekst, bilder og tilsvarende som sladdes bør markeres som følger:</w:t>
      </w:r>
    </w:p>
    <w:p w14:paraId="52058049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 xml:space="preserve">En sladdet versjon med gul farge der sladdet tekst, bilder mv. fremgår og kan redigeres </w:t>
      </w:r>
    </w:p>
    <w:p w14:paraId="38175214" w14:textId="77777777" w:rsidR="00E26FDF" w:rsidRPr="00E26FDF" w:rsidRDefault="00E26FDF" w:rsidP="00E26FDF">
      <w:pPr>
        <w:numPr>
          <w:ilvl w:val="0"/>
          <w:numId w:val="31"/>
        </w:numPr>
        <w:spacing w:after="0" w:line="276" w:lineRule="auto"/>
        <w:contextualSpacing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lastRenderedPageBreak/>
        <w:t>En sladdet versjon med svart farge der sladdet tekst, bilder mv. ikke fremgår og ikke kan redigeres</w:t>
      </w:r>
    </w:p>
    <w:p w14:paraId="71B48FC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36FC75D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anbefales at det ved sladdet versjon av tilbud legges ved et selvstendig dokument med en kort begrunnelse for de sladdede elementene.</w:t>
      </w:r>
    </w:p>
    <w:p w14:paraId="0E41D449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E79AED1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Ved sladding bør leverandørene kontrollere at sladdingen er sikker og at det ikke kan gis utilsiktet tilgang til informasjonen. Eksempelvis er «svart» sladding i tekstbehandlingsprogram (eks. Word) og etterfølgende konvertering til en standard PDF-fil ikke nødvendigvis en sikker metode for sladdingen. Slike dokumenter kan i visse tilfeller låses opp etter sladdingen.</w:t>
      </w:r>
    </w:p>
    <w:p w14:paraId="6D34478A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</w:p>
    <w:p w14:paraId="09A95B25" w14:textId="77777777" w:rsidR="00E26FDF" w:rsidRPr="00E26FDF" w:rsidRDefault="00E26FDF" w:rsidP="00E26FDF">
      <w:pPr>
        <w:spacing w:after="0" w:line="276" w:lineRule="auto"/>
        <w:rPr>
          <w:rFonts w:ascii="Oslo Sans Office" w:hAnsi="Oslo Sans Office"/>
          <w:noProof/>
        </w:rPr>
      </w:pPr>
      <w:r w:rsidRPr="00E26FDF">
        <w:rPr>
          <w:rFonts w:ascii="Oslo Sans Office" w:hAnsi="Oslo Sans Office"/>
          <w:noProof/>
        </w:rPr>
        <w:t>Det finnes ulike metoder for sikker sladding av tilbud, herunder utskrift og skanning av sladdede dokumenter. Det finnes også dedikert programvare som kan benyttes for sikker sladding.</w:t>
      </w:r>
    </w:p>
    <w:bookmarkEnd w:id="2"/>
    <w:bookmarkEnd w:id="3"/>
    <w:bookmarkEnd w:id="4"/>
    <w:p w14:paraId="322D85E4" w14:textId="72F1ED97" w:rsidR="001F7D45" w:rsidRPr="00891D34" w:rsidRDefault="001F7D45" w:rsidP="00891D34"/>
    <w:p w14:paraId="4634A694" w14:textId="09B28B38" w:rsidR="00891D34" w:rsidRPr="003532DE" w:rsidRDefault="00891D34" w:rsidP="003532DE"/>
    <w:p w14:paraId="21939207" w14:textId="1FE530BA" w:rsidR="00891D34" w:rsidRPr="003532DE" w:rsidRDefault="00891D34" w:rsidP="003532DE"/>
    <w:p w14:paraId="368B1687" w14:textId="6DAB1F8D" w:rsidR="00891D34" w:rsidRPr="003532DE" w:rsidRDefault="00891D34" w:rsidP="003532DE"/>
    <w:bookmarkEnd w:id="0"/>
    <w:p w14:paraId="58E65B6F" w14:textId="77777777" w:rsidR="00891D34" w:rsidRPr="003532DE" w:rsidRDefault="00891D34" w:rsidP="003532DE"/>
    <w:sectPr w:rsidR="00891D34" w:rsidRPr="003532DE" w:rsidSect="00E7044D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E5C473" w14:textId="77777777" w:rsidR="00955B00" w:rsidRDefault="00955B00" w:rsidP="005D093C">
      <w:pPr>
        <w:spacing w:after="0" w:line="240" w:lineRule="auto"/>
      </w:pPr>
      <w:r>
        <w:separator/>
      </w:r>
    </w:p>
  </w:endnote>
  <w:endnote w:type="continuationSeparator" w:id="0">
    <w:p w14:paraId="29CA2C6C" w14:textId="77777777" w:rsidR="00955B00" w:rsidRDefault="00955B00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AF89A5F6-4CF4-4F8A-9799-F22BACFCB42F}"/>
    <w:embedBold r:id="rId2" w:fontKey="{00F33F20-8803-4FCA-BD2D-225E17A83093}"/>
    <w:embedItalic r:id="rId3" w:fontKey="{1B05A709-A7F8-478A-B37D-7C54D4B679EB}"/>
    <w:embedBoldItalic r:id="rId4" w:fontKey="{66FA01B9-1ED2-4185-A9F7-EDD73BE026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C4CFD95-3BBF-4E6F-8CF9-C5851DB68E88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6710B70-54C6-4AA1-9468-5241334833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075EF" w14:textId="0D0B11F7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Versjon</w:t>
    </w:r>
    <w:r w:rsidR="00D00DE6">
      <w:rPr>
        <w:color w:val="auto"/>
      </w:rPr>
      <w:t xml:space="preserve"> av 20.05.2025</w:t>
    </w: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8F71C" w14:textId="77777777" w:rsidR="00955B00" w:rsidRDefault="00955B00" w:rsidP="005D093C">
      <w:pPr>
        <w:spacing w:after="0" w:line="240" w:lineRule="auto"/>
      </w:pPr>
      <w:r>
        <w:separator/>
      </w:r>
    </w:p>
  </w:footnote>
  <w:footnote w:type="continuationSeparator" w:id="0">
    <w:p w14:paraId="2E3F06F8" w14:textId="77777777" w:rsidR="00955B00" w:rsidRDefault="00955B00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D448B" w14:textId="77777777" w:rsidR="008A79BD" w:rsidRDefault="008A79BD" w:rsidP="008A79B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35FCB95D" wp14:editId="3B5FFD0D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2088413266" name="Bilde 2088413266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E4B74D8" w14:textId="77777777" w:rsidR="008A79BD" w:rsidRDefault="008A79BD" w:rsidP="008A79BD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58BDDA4D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C189D7D" w:rsidR="00D44A50" w:rsidRDefault="00F13C23" w:rsidP="00F13C23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BA4AB5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2BA85A05" wp14:editId="3BD68C29">
          <wp:simplePos x="0" y="0"/>
          <wp:positionH relativeFrom="column">
            <wp:posOffset>-870574</wp:posOffset>
          </wp:positionH>
          <wp:positionV relativeFrom="paragraph">
            <wp:posOffset>-446405</wp:posOffset>
          </wp:positionV>
          <wp:extent cx="7578372" cy="10716675"/>
          <wp:effectExtent l="0" t="0" r="3810" b="254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65C18"/>
    <w:multiLevelType w:val="hybridMultilevel"/>
    <w:tmpl w:val="434C4660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30BE6966">
      <w:numFmt w:val="bullet"/>
      <w:lvlText w:val="-"/>
      <w:lvlJc w:val="left"/>
      <w:pPr>
        <w:ind w:left="1494" w:hanging="360"/>
      </w:pPr>
      <w:rPr>
        <w:rFonts w:ascii="Oslo Sans Office" w:eastAsiaTheme="minorHAnsi" w:hAnsi="Oslo Sans Office" w:cstheme="minorBidi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F94EB0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9A0FD1"/>
    <w:multiLevelType w:val="hybridMultilevel"/>
    <w:tmpl w:val="DB8E7B4C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FDC7CB9"/>
    <w:multiLevelType w:val="hybridMultilevel"/>
    <w:tmpl w:val="50FA18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86669EA"/>
    <w:multiLevelType w:val="hybridMultilevel"/>
    <w:tmpl w:val="2B84AE2A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D902C3"/>
    <w:multiLevelType w:val="hybridMultilevel"/>
    <w:tmpl w:val="49326158"/>
    <w:lvl w:ilvl="0" w:tplc="6350504C">
      <w:start w:val="1"/>
      <w:numFmt w:val="decimal"/>
      <w:lvlText w:val="%1)"/>
      <w:lvlJc w:val="left"/>
      <w:pPr>
        <w:ind w:left="1068" w:hanging="360"/>
      </w:pPr>
      <w:rPr>
        <w:rFonts w:hint="default"/>
        <w:b/>
        <w:i w:val="0"/>
      </w:rPr>
    </w:lvl>
    <w:lvl w:ilvl="1" w:tplc="0414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2" w:tplc="0414001B" w:tentative="1">
      <w:start w:val="1"/>
      <w:numFmt w:val="lowerRoman"/>
      <w:lvlText w:val="%3."/>
      <w:lvlJc w:val="right"/>
      <w:pPr>
        <w:ind w:left="2508" w:hanging="180"/>
      </w:pPr>
    </w:lvl>
    <w:lvl w:ilvl="3" w:tplc="0414000F" w:tentative="1">
      <w:start w:val="1"/>
      <w:numFmt w:val="decimal"/>
      <w:lvlText w:val="%4."/>
      <w:lvlJc w:val="left"/>
      <w:pPr>
        <w:ind w:left="3228" w:hanging="360"/>
      </w:pPr>
    </w:lvl>
    <w:lvl w:ilvl="4" w:tplc="04140019" w:tentative="1">
      <w:start w:val="1"/>
      <w:numFmt w:val="lowerLetter"/>
      <w:lvlText w:val="%5."/>
      <w:lvlJc w:val="left"/>
      <w:pPr>
        <w:ind w:left="3948" w:hanging="360"/>
      </w:pPr>
    </w:lvl>
    <w:lvl w:ilvl="5" w:tplc="0414001B" w:tentative="1">
      <w:start w:val="1"/>
      <w:numFmt w:val="lowerRoman"/>
      <w:lvlText w:val="%6."/>
      <w:lvlJc w:val="right"/>
      <w:pPr>
        <w:ind w:left="4668" w:hanging="180"/>
      </w:pPr>
    </w:lvl>
    <w:lvl w:ilvl="6" w:tplc="0414000F" w:tentative="1">
      <w:start w:val="1"/>
      <w:numFmt w:val="decimal"/>
      <w:lvlText w:val="%7."/>
      <w:lvlJc w:val="left"/>
      <w:pPr>
        <w:ind w:left="5388" w:hanging="360"/>
      </w:pPr>
    </w:lvl>
    <w:lvl w:ilvl="7" w:tplc="04140019" w:tentative="1">
      <w:start w:val="1"/>
      <w:numFmt w:val="lowerLetter"/>
      <w:lvlText w:val="%8."/>
      <w:lvlJc w:val="left"/>
      <w:pPr>
        <w:ind w:left="6108" w:hanging="360"/>
      </w:pPr>
    </w:lvl>
    <w:lvl w:ilvl="8" w:tplc="0414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14942740">
    <w:abstractNumId w:val="12"/>
  </w:num>
  <w:num w:numId="2" w16cid:durableId="586622839">
    <w:abstractNumId w:val="4"/>
  </w:num>
  <w:num w:numId="3" w16cid:durableId="890994353">
    <w:abstractNumId w:val="23"/>
  </w:num>
  <w:num w:numId="4" w16cid:durableId="14276489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551298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18240097">
    <w:abstractNumId w:val="14"/>
  </w:num>
  <w:num w:numId="7" w16cid:durableId="1883400720">
    <w:abstractNumId w:val="9"/>
  </w:num>
  <w:num w:numId="8" w16cid:durableId="594169551">
    <w:abstractNumId w:val="11"/>
  </w:num>
  <w:num w:numId="9" w16cid:durableId="351491642">
    <w:abstractNumId w:val="29"/>
  </w:num>
  <w:num w:numId="10" w16cid:durableId="896814952">
    <w:abstractNumId w:val="1"/>
  </w:num>
  <w:num w:numId="11" w16cid:durableId="1783721751">
    <w:abstractNumId w:val="17"/>
  </w:num>
  <w:num w:numId="12" w16cid:durableId="701319405">
    <w:abstractNumId w:val="2"/>
  </w:num>
  <w:num w:numId="13" w16cid:durableId="47535022">
    <w:abstractNumId w:val="6"/>
  </w:num>
  <w:num w:numId="14" w16cid:durableId="1501695463">
    <w:abstractNumId w:val="28"/>
  </w:num>
  <w:num w:numId="15" w16cid:durableId="1479423534">
    <w:abstractNumId w:val="0"/>
  </w:num>
  <w:num w:numId="16" w16cid:durableId="1523543986">
    <w:abstractNumId w:val="5"/>
  </w:num>
  <w:num w:numId="17" w16cid:durableId="1168717955">
    <w:abstractNumId w:val="31"/>
  </w:num>
  <w:num w:numId="18" w16cid:durableId="175316670">
    <w:abstractNumId w:val="7"/>
  </w:num>
  <w:num w:numId="19" w16cid:durableId="1482503906">
    <w:abstractNumId w:val="19"/>
  </w:num>
  <w:num w:numId="20" w16cid:durableId="1025792309">
    <w:abstractNumId w:val="8"/>
  </w:num>
  <w:num w:numId="21" w16cid:durableId="1094479338">
    <w:abstractNumId w:val="3"/>
  </w:num>
  <w:num w:numId="22" w16cid:durableId="1576471700">
    <w:abstractNumId w:val="24"/>
  </w:num>
  <w:num w:numId="23" w16cid:durableId="1212765325">
    <w:abstractNumId w:val="15"/>
  </w:num>
  <w:num w:numId="24" w16cid:durableId="1374579952">
    <w:abstractNumId w:val="16"/>
  </w:num>
  <w:num w:numId="25" w16cid:durableId="438572998">
    <w:abstractNumId w:val="25"/>
  </w:num>
  <w:num w:numId="26" w16cid:durableId="1084693247">
    <w:abstractNumId w:val="10"/>
  </w:num>
  <w:num w:numId="27" w16cid:durableId="1144006369">
    <w:abstractNumId w:val="22"/>
  </w:num>
  <w:num w:numId="28" w16cid:durableId="1603609435">
    <w:abstractNumId w:val="27"/>
  </w:num>
  <w:num w:numId="29" w16cid:durableId="1146508071">
    <w:abstractNumId w:val="18"/>
  </w:num>
  <w:num w:numId="30" w16cid:durableId="1821384382">
    <w:abstractNumId w:val="13"/>
  </w:num>
  <w:num w:numId="31" w16cid:durableId="2002274526">
    <w:abstractNumId w:val="21"/>
  </w:num>
  <w:num w:numId="32" w16cid:durableId="199513569">
    <w:abstractNumId w:val="20"/>
  </w:num>
  <w:num w:numId="33" w16cid:durableId="1743604422">
    <w:abstractNumId w:val="30"/>
  </w:num>
  <w:num w:numId="34" w16cid:durableId="15521570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14919"/>
    <w:rsid w:val="00040658"/>
    <w:rsid w:val="000551D3"/>
    <w:rsid w:val="00076B7C"/>
    <w:rsid w:val="00095EC1"/>
    <w:rsid w:val="000A0FE7"/>
    <w:rsid w:val="000A3446"/>
    <w:rsid w:val="000B07F8"/>
    <w:rsid w:val="001327DE"/>
    <w:rsid w:val="001504CE"/>
    <w:rsid w:val="00173311"/>
    <w:rsid w:val="00184F02"/>
    <w:rsid w:val="00186573"/>
    <w:rsid w:val="001E7E3B"/>
    <w:rsid w:val="001F112F"/>
    <w:rsid w:val="001F18CF"/>
    <w:rsid w:val="001F7D45"/>
    <w:rsid w:val="00201B8D"/>
    <w:rsid w:val="00204165"/>
    <w:rsid w:val="00241356"/>
    <w:rsid w:val="002441C4"/>
    <w:rsid w:val="00247C22"/>
    <w:rsid w:val="00247EB1"/>
    <w:rsid w:val="0025699D"/>
    <w:rsid w:val="00273CE4"/>
    <w:rsid w:val="002956BA"/>
    <w:rsid w:val="002A3E06"/>
    <w:rsid w:val="002A766F"/>
    <w:rsid w:val="002D090F"/>
    <w:rsid w:val="002E27DF"/>
    <w:rsid w:val="002E3185"/>
    <w:rsid w:val="00300373"/>
    <w:rsid w:val="00325D57"/>
    <w:rsid w:val="0034063A"/>
    <w:rsid w:val="003532DE"/>
    <w:rsid w:val="00356790"/>
    <w:rsid w:val="003A6CA1"/>
    <w:rsid w:val="003A7348"/>
    <w:rsid w:val="003B0B58"/>
    <w:rsid w:val="004038D0"/>
    <w:rsid w:val="00424EE9"/>
    <w:rsid w:val="0042783E"/>
    <w:rsid w:val="0043298A"/>
    <w:rsid w:val="00442E77"/>
    <w:rsid w:val="00445F2F"/>
    <w:rsid w:val="00462088"/>
    <w:rsid w:val="00466574"/>
    <w:rsid w:val="00474178"/>
    <w:rsid w:val="004836DC"/>
    <w:rsid w:val="00483FE0"/>
    <w:rsid w:val="00497479"/>
    <w:rsid w:val="004B3870"/>
    <w:rsid w:val="004B6945"/>
    <w:rsid w:val="004F23EF"/>
    <w:rsid w:val="00514E92"/>
    <w:rsid w:val="00517DC6"/>
    <w:rsid w:val="00524D99"/>
    <w:rsid w:val="0055183B"/>
    <w:rsid w:val="00560D31"/>
    <w:rsid w:val="00567104"/>
    <w:rsid w:val="0057006B"/>
    <w:rsid w:val="005812E4"/>
    <w:rsid w:val="00594BBD"/>
    <w:rsid w:val="00595FDC"/>
    <w:rsid w:val="005A4215"/>
    <w:rsid w:val="005A4437"/>
    <w:rsid w:val="005C5E1A"/>
    <w:rsid w:val="005D093C"/>
    <w:rsid w:val="00613F3B"/>
    <w:rsid w:val="006205DD"/>
    <w:rsid w:val="00650D94"/>
    <w:rsid w:val="00661DCE"/>
    <w:rsid w:val="00663930"/>
    <w:rsid w:val="0068054C"/>
    <w:rsid w:val="006B4733"/>
    <w:rsid w:val="006E006E"/>
    <w:rsid w:val="00703DC1"/>
    <w:rsid w:val="00727D7C"/>
    <w:rsid w:val="007604CD"/>
    <w:rsid w:val="0078136B"/>
    <w:rsid w:val="007A3569"/>
    <w:rsid w:val="007D1113"/>
    <w:rsid w:val="007D296B"/>
    <w:rsid w:val="007E4B0D"/>
    <w:rsid w:val="007F2274"/>
    <w:rsid w:val="008307EC"/>
    <w:rsid w:val="008747E8"/>
    <w:rsid w:val="00891D34"/>
    <w:rsid w:val="008A79BD"/>
    <w:rsid w:val="008C7DFA"/>
    <w:rsid w:val="008D5723"/>
    <w:rsid w:val="008F4439"/>
    <w:rsid w:val="00905461"/>
    <w:rsid w:val="00922AC7"/>
    <w:rsid w:val="00955B00"/>
    <w:rsid w:val="00993100"/>
    <w:rsid w:val="009B2F63"/>
    <w:rsid w:val="009B76A4"/>
    <w:rsid w:val="009E0E61"/>
    <w:rsid w:val="00A0208E"/>
    <w:rsid w:val="00A1308C"/>
    <w:rsid w:val="00A169C4"/>
    <w:rsid w:val="00A46642"/>
    <w:rsid w:val="00A60B18"/>
    <w:rsid w:val="00A63656"/>
    <w:rsid w:val="00A63C0A"/>
    <w:rsid w:val="00A67238"/>
    <w:rsid w:val="00A82A97"/>
    <w:rsid w:val="00A82EB1"/>
    <w:rsid w:val="00A84850"/>
    <w:rsid w:val="00AA100D"/>
    <w:rsid w:val="00AB452C"/>
    <w:rsid w:val="00AB73F1"/>
    <w:rsid w:val="00AE2859"/>
    <w:rsid w:val="00B003C4"/>
    <w:rsid w:val="00B10DAE"/>
    <w:rsid w:val="00B20DC3"/>
    <w:rsid w:val="00B22A3F"/>
    <w:rsid w:val="00B76802"/>
    <w:rsid w:val="00B812ED"/>
    <w:rsid w:val="00B85BBC"/>
    <w:rsid w:val="00B91865"/>
    <w:rsid w:val="00B94D74"/>
    <w:rsid w:val="00BA4AB5"/>
    <w:rsid w:val="00BB6068"/>
    <w:rsid w:val="00BB7333"/>
    <w:rsid w:val="00BC0729"/>
    <w:rsid w:val="00C3116A"/>
    <w:rsid w:val="00C34D94"/>
    <w:rsid w:val="00C35DED"/>
    <w:rsid w:val="00C51925"/>
    <w:rsid w:val="00C61D26"/>
    <w:rsid w:val="00C838C6"/>
    <w:rsid w:val="00CD6281"/>
    <w:rsid w:val="00CE3A0B"/>
    <w:rsid w:val="00D00DE6"/>
    <w:rsid w:val="00D0256F"/>
    <w:rsid w:val="00D279D1"/>
    <w:rsid w:val="00D3395E"/>
    <w:rsid w:val="00D44A50"/>
    <w:rsid w:val="00D61F45"/>
    <w:rsid w:val="00D66264"/>
    <w:rsid w:val="00D8326C"/>
    <w:rsid w:val="00DA12BA"/>
    <w:rsid w:val="00DC67B6"/>
    <w:rsid w:val="00E0095A"/>
    <w:rsid w:val="00E07940"/>
    <w:rsid w:val="00E247D8"/>
    <w:rsid w:val="00E26FDF"/>
    <w:rsid w:val="00E51F3C"/>
    <w:rsid w:val="00E6639C"/>
    <w:rsid w:val="00E7044D"/>
    <w:rsid w:val="00E77A71"/>
    <w:rsid w:val="00E80A78"/>
    <w:rsid w:val="00E82769"/>
    <w:rsid w:val="00EC0DF1"/>
    <w:rsid w:val="00ED6A45"/>
    <w:rsid w:val="00F13C23"/>
    <w:rsid w:val="00F42919"/>
    <w:rsid w:val="00F61D20"/>
    <w:rsid w:val="00F97D5F"/>
    <w:rsid w:val="00FB5530"/>
    <w:rsid w:val="00FC0472"/>
    <w:rsid w:val="00FC72AE"/>
    <w:rsid w:val="00FD26F2"/>
    <w:rsid w:val="00FD7882"/>
    <w:rsid w:val="00FF05AD"/>
    <w:rsid w:val="00FF763C"/>
    <w:rsid w:val="32206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2F787C0-9180-4291-9F9F-7F35F79B6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rFonts w:ascii="Oslo Sans Office" w:hAnsi="Oslo Sans Office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E7044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E7044D"/>
    <w:rPr>
      <w:rFonts w:ascii="Oslo Sans Office" w:hAnsi="Oslo Sans Office"/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362BBE6116EBA841B37951928253549D" ma:contentTypeVersion="9" ma:contentTypeDescription="Felles innholdstype for Oslo Kommune" ma:contentTypeScope="" ma:versionID="b532743e13cd30307c23a7e01af37c22">
  <xsd:schema xmlns:xsd="http://www.w3.org/2001/XMLSchema" xmlns:xs="http://www.w3.org/2001/XMLSchema" xmlns:p="http://schemas.microsoft.com/office/2006/metadata/properties" xmlns:ns2="7ed84371-acf6-4102-828c-2caf905b4736" xmlns:ns3="7ad80075-30c7-4a0b-b287-6ff6a932b325" targetNamespace="http://schemas.microsoft.com/office/2006/metadata/properties" ma:root="true" ma:fieldsID="0869507f2bd7939796cae008634445f8" ns2:_="" ns3:_="">
    <xsd:import namespace="7ed84371-acf6-4102-828c-2caf905b4736"/>
    <xsd:import namespace="7ad80075-30c7-4a0b-b287-6ff6a932b325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 ma:readOnly="false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d80075-30c7-4a0b-b287-6ff6a932b3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4.xml><?xml version="1.0" encoding="utf-8"?>
<root>
</root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</documentManagement>
</p:properties>
</file>

<file path=customXml/itemProps1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1974C69-22A7-43C1-AAA4-E4B3D14C48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7ad80075-30c7-4a0b-b287-6ff6a932b3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E6C78BF-75FA-4A89-9409-EC1ABC057ADE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5</TotalTime>
  <Pages>6</Pages>
  <Words>1181</Words>
  <Characters>6262</Characters>
  <Application>Microsoft Office Word</Application>
  <DocSecurity>0</DocSecurity>
  <Lines>52</Lines>
  <Paragraphs>14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7429</CharactersWithSpaces>
  <SharedDoc>false</SharedDoc>
  <HLinks>
    <vt:vector size="48" baseType="variant">
      <vt:variant>
        <vt:i4>1441845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_Toc126745614</vt:lpwstr>
      </vt:variant>
      <vt:variant>
        <vt:i4>1441845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_Toc126745613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_Toc126745612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_Toc126745611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_Toc126745610</vt:lpwstr>
      </vt:variant>
      <vt:variant>
        <vt:i4>1507381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_Toc126745609</vt:lpwstr>
      </vt:variant>
      <vt:variant>
        <vt:i4>1507381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_Toc126745608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_Toc126745607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Maja Romic</cp:lastModifiedBy>
  <cp:revision>8</cp:revision>
  <dcterms:created xsi:type="dcterms:W3CDTF">2026-01-13T18:47:00Z</dcterms:created>
  <dcterms:modified xsi:type="dcterms:W3CDTF">2026-08-13T11:16:00Z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0x01010016F48F0717DDBC43A26F9C4EC94D925E00362BBE6116EBA841B37951928253549D</vt:lpwstr>
  </property>
  <property fmtid="{D5CDD505-2E9C-101B-9397-08002B2CF9AE}" pid="11" name="_ExtendedDescription">
    <vt:lpwstr/>
  </property>
</Properties>
</file>